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88"/>
      </w:tblGrid>
      <w:tr w:rsidR="003D1A85" w:rsidRPr="0003719B">
        <w:trPr>
          <w:tblCellSpacing w:w="15" w:type="dxa"/>
        </w:trPr>
        <w:tc>
          <w:tcPr>
            <w:tcW w:w="0" w:type="auto"/>
            <w:shd w:val="clear" w:color="auto" w:fill="CCCCCC"/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A0"/>
            </w:tblPr>
            <w:tblGrid>
              <w:gridCol w:w="9498"/>
            </w:tblGrid>
            <w:tr w:rsidR="003D1A85" w:rsidRPr="0003719B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</w:tcPr>
                <w:tbl>
                  <w:tblPr>
                    <w:tblW w:w="5000" w:type="pct"/>
                    <w:tblCellSpacing w:w="0" w:type="dxa"/>
                    <w:tblCellMar>
                      <w:top w:w="150" w:type="dxa"/>
                      <w:left w:w="150" w:type="dxa"/>
                      <w:bottom w:w="150" w:type="dxa"/>
                      <w:right w:w="150" w:type="dxa"/>
                    </w:tblCellMar>
                    <w:tblLook w:val="00A0"/>
                  </w:tblPr>
                  <w:tblGrid>
                    <w:gridCol w:w="9408"/>
                  </w:tblGrid>
                  <w:tr w:rsidR="003D1A85" w:rsidRPr="0003719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3D1A85" w:rsidRPr="00FF4811" w:rsidRDefault="003D1A85" w:rsidP="00FF4811">
                        <w:pPr>
                          <w:widowControl/>
                          <w:spacing w:line="320" w:lineRule="exact"/>
                          <w:ind w:firstLineChars="100" w:firstLine="360"/>
                          <w:jc w:val="center"/>
                          <w:rPr>
                            <w:rFonts w:ascii="標楷體" w:eastAsia="標楷體" w:hAnsi="標楷體" w:cs="新細明體"/>
                            <w:bCs/>
                            <w:color w:val="000000"/>
                            <w:kern w:val="0"/>
                            <w:sz w:val="36"/>
                            <w:szCs w:val="36"/>
                          </w:rPr>
                        </w:pPr>
                        <w:bookmarkStart w:id="0" w:name="_GoBack"/>
                        <w:bookmarkEnd w:id="0"/>
                        <w:r w:rsidRPr="00FF4811">
                          <w:rPr>
                            <w:rFonts w:ascii="標楷體" w:eastAsia="標楷體" w:hAnsi="標楷體" w:cs="新細明體" w:hint="eastAsia"/>
                            <w:bCs/>
                            <w:color w:val="000000"/>
                            <w:kern w:val="0"/>
                            <w:sz w:val="36"/>
                            <w:szCs w:val="36"/>
                          </w:rPr>
                          <w:t>國立臺北大學傑出校友遴選暨表揚辦法</w:t>
                        </w:r>
                      </w:p>
                      <w:p w:rsidR="003D1A85" w:rsidRPr="00FF4811" w:rsidRDefault="003D1A85" w:rsidP="00CA1FF2">
                        <w:pPr>
                          <w:widowControl/>
                          <w:snapToGrid w:val="0"/>
                          <w:spacing w:beforeLines="50"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89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10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月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19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日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本校第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4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次行政會議通過、校長核定</w:t>
                        </w:r>
                      </w:p>
                      <w:p w:rsidR="003D1A85" w:rsidRPr="00FF4811" w:rsidRDefault="003D1A85" w:rsidP="00FF4811">
                        <w:pPr>
                          <w:widowControl/>
                          <w:snapToGrid w:val="0"/>
                          <w:spacing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90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3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月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23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日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本校第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6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次行政會議修訂通過、校長核定</w:t>
                        </w:r>
                      </w:p>
                      <w:p w:rsidR="003D1A85" w:rsidRPr="00FF4811" w:rsidRDefault="003D1A85" w:rsidP="00FF4811">
                        <w:pPr>
                          <w:widowControl/>
                          <w:snapToGrid w:val="0"/>
                          <w:spacing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92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3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月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12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日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本校第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13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次行政會議修訂通過、校長核定</w:t>
                        </w:r>
                      </w:p>
                      <w:p w:rsidR="003D1A85" w:rsidRPr="00FF4811" w:rsidRDefault="003D1A85" w:rsidP="00FF4811">
                        <w:pPr>
                          <w:widowControl/>
                          <w:snapToGrid w:val="0"/>
                          <w:spacing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96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3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月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09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日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本校第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28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次行政會議修訂通過、校長核定</w:t>
                        </w:r>
                      </w:p>
                      <w:p w:rsidR="003D1A85" w:rsidRPr="00FF4811" w:rsidRDefault="003D1A85" w:rsidP="00FF4811">
                        <w:pPr>
                          <w:widowControl/>
                          <w:snapToGrid w:val="0"/>
                          <w:spacing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97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10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月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6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日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本校第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35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次行政會議修訂通過、校長核定</w:t>
                        </w:r>
                      </w:p>
                      <w:p w:rsidR="003D1A85" w:rsidRPr="00FF4811" w:rsidRDefault="003D1A85" w:rsidP="00FF4811">
                        <w:pPr>
                          <w:widowControl/>
                          <w:snapToGrid w:val="0"/>
                          <w:spacing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100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3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月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7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日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本校第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  <w:t>42</w:t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次行政會議修訂通過、校長核定</w:t>
                        </w:r>
                      </w:p>
                      <w:p w:rsidR="003D1A85" w:rsidRPr="00FF4811" w:rsidRDefault="003D1A85" w:rsidP="00FF4811">
                        <w:pPr>
                          <w:widowControl/>
                          <w:snapToGrid w:val="0"/>
                          <w:spacing w:line="300" w:lineRule="exact"/>
                          <w:jc w:val="right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W w:w="9108" w:type="dxa"/>
                          <w:tblLook w:val="01E0"/>
                        </w:tblPr>
                        <w:tblGrid>
                          <w:gridCol w:w="1368"/>
                          <w:gridCol w:w="7740"/>
                        </w:tblGrid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第一條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「國立臺北大學傑出校友遴選暨表揚辦法」</w:t>
                              </w:r>
                              <w:r w:rsidRPr="00FF4811"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  <w:t>(</w:t>
                              </w: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以下簡稱「本辦法」</w:t>
                              </w:r>
                              <w:r w:rsidRPr="00FF4811"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  <w:t>)</w:t>
                              </w: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依「國立臺北大學校友中心設置辦法」第三條訂定之。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第二條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校友之定義為本校發展各時期校名所屬之教職員生：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一、台灣省立行政專科學校。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二、台灣省行政專修班。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三、台灣省立法商學院。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四、省立中興大學法商學院。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五、國立中興大學法商學院。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六、國立中興大學台北夜間部、台北進修部。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七、國立臺北大學。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第三條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凡本校校友於下列各領域有傑出貢獻者，均得被推薦為傑出校友候選人。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傑出校友獎項分類如下：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一、「學術成就」獎：學術研究、創造發明獲具體殊榮者。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二、「企業經營」獎：企業經營有傑出成就者。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三、「公共服務」獎：服務公職或從事社會公益活動，造福社會，有傑出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ind w:firstLineChars="150" w:firstLine="36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貢獻者。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四、「藝文體育」獎：藝術文化、體育活動，有傑出表現者。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五、「行誼典範」獎：行誼、聲望、品德或其他優良事蹟，足為表率者。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六、「紀念獎」：紀念對本校、社會有傑出貢獻者。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各類人數由遴選委員會依實際狀況決定之。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第四條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表揚名額：每學年度以</w:t>
                              </w:r>
                              <w:r w:rsidRPr="00FF4811"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  <w:t>15</w:t>
                              </w: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名為上限；但「遴選委員會」得斟酌特殊狀況增減或從缺之。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第五條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推薦方式：每年六月底前經由以下方式推薦者：</w:t>
                              </w:r>
                              <w:r w:rsidRPr="00FF4811"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一、本校各系所會議決議。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二、本校各系所校友會理事會決議。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三、中華民國國立臺北大學校友會理事會決議。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四、國內外各地區國立臺北大學校友會理事會決議。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五、校友十名以上連署。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第六條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遴選方式：各推薦單位推薦之「傑出校友候選人」，經「傑出校友遴選委員會」依據各項條件遴選之。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「傑出校友遴選委員會」由校長、副校長、教務長、學務長、總務長、各院院長、進修暨推廣中心主任、校友中心主任及校友代表若干人組成之，以校長為召集人。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第七條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表揚方式：每年校慶活動期間公開表揚，並頒發「傑出校友」中英文證書各乙紙暨獎牌乙座、懷舊禮讚</w:t>
                              </w:r>
                              <w:r w:rsidRPr="00FF4811"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  <w:t>(</w:t>
                              </w: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在校學籍及成績單</w:t>
                              </w:r>
                              <w:r w:rsidRPr="00FF4811"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  <w:t>)</w:t>
                              </w: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乙份，以資獎勵。</w:t>
                              </w:r>
                            </w:p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其具體事蹟刊登「國立臺北大學傑出校友專刊」並發布新聞，廣為宣揚。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第八條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本校傑出校友如有重大違法行為，經法院判決確定致嚴重影響校譽者，得經傑出校友遴選委員會出席委員三分之二以上之同意，予以除名。</w:t>
                              </w:r>
                            </w:p>
                          </w:tc>
                        </w:tr>
                        <w:tr w:rsidR="003D1A85" w:rsidRPr="0003719B">
                          <w:tc>
                            <w:tcPr>
                              <w:tcW w:w="136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第九條</w:t>
                              </w:r>
                            </w:p>
                          </w:tc>
                          <w:tc>
                            <w:tcPr>
                              <w:tcW w:w="77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3D1A85" w:rsidRPr="00FF4811" w:rsidRDefault="003D1A85" w:rsidP="00FF4811">
                              <w:pPr>
                                <w:widowControl/>
                                <w:snapToGrid w:val="0"/>
                                <w:rPr>
                                  <w:rFonts w:ascii="標楷體" w:eastAsia="標楷體" w:hAnsi="標楷體" w:cs="新細明體"/>
                                  <w:color w:val="000000"/>
                                  <w:kern w:val="0"/>
                                  <w:szCs w:val="24"/>
                                </w:rPr>
                              </w:pPr>
                              <w:r w:rsidRPr="00FF4811">
                                <w:rPr>
                                  <w:rFonts w:ascii="標楷體" w:eastAsia="標楷體" w:hAnsi="標楷體" w:cs="新細明體" w:hint="eastAsia"/>
                                  <w:color w:val="000000"/>
                                  <w:kern w:val="0"/>
                                  <w:szCs w:val="24"/>
                                </w:rPr>
                                <w:t>主辦單位：國立臺北大學校友中心。</w:t>
                              </w:r>
                            </w:p>
                          </w:tc>
                        </w:tr>
                      </w:tbl>
                      <w:p w:rsidR="003D1A85" w:rsidRPr="00FF4811" w:rsidRDefault="003D1A85" w:rsidP="00FF4811">
                        <w:pPr>
                          <w:widowControl/>
                          <w:tabs>
                            <w:tab w:val="left" w:pos="1368"/>
                          </w:tabs>
                          <w:snapToGrid w:val="0"/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Cs w:val="24"/>
                          </w:rPr>
                        </w:pP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Cs w:val="24"/>
                          </w:rPr>
                          <w:t>第十條</w:t>
                        </w:r>
                        <w:r w:rsidRPr="00FF4811">
                          <w:rPr>
                            <w:rFonts w:ascii="標楷體" w:eastAsia="標楷體" w:hAnsi="標楷體" w:cs="新細明體"/>
                            <w:color w:val="000000"/>
                            <w:kern w:val="0"/>
                            <w:szCs w:val="24"/>
                          </w:rPr>
                          <w:tab/>
                        </w:r>
                        <w:r w:rsidRPr="00FF4811">
                          <w:rPr>
                            <w:rFonts w:ascii="標楷體" w:eastAsia="標楷體" w:hAnsi="標楷體" w:cs="新細明體" w:hint="eastAsia"/>
                            <w:color w:val="000000"/>
                            <w:kern w:val="0"/>
                            <w:szCs w:val="24"/>
                          </w:rPr>
                          <w:t>本辦法經行政會議通過，報請校長核定後實施，修正時亦同。</w:t>
                        </w:r>
                      </w:p>
                    </w:tc>
                  </w:tr>
                </w:tbl>
                <w:p w:rsidR="003D1A85" w:rsidRPr="00FF4811" w:rsidRDefault="003D1A85" w:rsidP="00FF4811">
                  <w:pPr>
                    <w:widowControl/>
                    <w:rPr>
                      <w:rFonts w:ascii="Arial" w:hAnsi="Arial" w:cs="Arial"/>
                      <w:color w:val="787878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3D1A85" w:rsidRPr="00FF4811" w:rsidRDefault="003D1A85" w:rsidP="00FF4811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:rsidR="003D1A85" w:rsidRPr="00FF4811" w:rsidRDefault="003D1A85"/>
    <w:sectPr w:rsidR="003D1A85" w:rsidRPr="00FF4811" w:rsidSect="00FF4811">
      <w:pgSz w:w="11906" w:h="16838"/>
      <w:pgMar w:top="1440" w:right="1133" w:bottom="1440" w:left="1276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811"/>
    <w:rsid w:val="0003719B"/>
    <w:rsid w:val="001C5804"/>
    <w:rsid w:val="003D1A85"/>
    <w:rsid w:val="0052423E"/>
    <w:rsid w:val="007413EB"/>
    <w:rsid w:val="00CA1FF2"/>
    <w:rsid w:val="00D80394"/>
    <w:rsid w:val="00FF4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394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169</Words>
  <Characters>969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國立臺北大學傑出校友遴選暨表揚辦法</dc:title>
  <dc:subject/>
  <dc:creator>admin</dc:creator>
  <cp:keywords/>
  <dc:description/>
  <cp:lastModifiedBy>USER</cp:lastModifiedBy>
  <cp:revision>2</cp:revision>
  <dcterms:created xsi:type="dcterms:W3CDTF">2014-05-06T05:46:00Z</dcterms:created>
  <dcterms:modified xsi:type="dcterms:W3CDTF">2014-05-06T05:46:00Z</dcterms:modified>
</cp:coreProperties>
</file>